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FB156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SHORE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512F435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Derbyshire.</w:t>
      </w:r>
    </w:p>
    <w:p w14:paraId="132F3F11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3304B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B05ACE" w14:textId="77777777" w:rsidR="00247643" w:rsidRDefault="00247643" w:rsidP="00247643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Derbyshire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985519" w14:textId="77777777" w:rsidR="00247643" w:rsidRDefault="00247643" w:rsidP="0024764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760565C3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481DE732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3B3EA8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F968A" w14:textId="77777777" w:rsidR="00247643" w:rsidRDefault="00247643" w:rsidP="002476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6E78DA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72BFE" w14:textId="77777777" w:rsidR="00247643" w:rsidRDefault="00247643" w:rsidP="009139A6">
      <w:r>
        <w:separator/>
      </w:r>
    </w:p>
  </w:endnote>
  <w:endnote w:type="continuationSeparator" w:id="0">
    <w:p w14:paraId="548759E2" w14:textId="77777777" w:rsidR="00247643" w:rsidRDefault="002476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177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EA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AC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8A5DD" w14:textId="77777777" w:rsidR="00247643" w:rsidRDefault="00247643" w:rsidP="009139A6">
      <w:r>
        <w:separator/>
      </w:r>
    </w:p>
  </w:footnote>
  <w:footnote w:type="continuationSeparator" w:id="0">
    <w:p w14:paraId="4E2B295A" w14:textId="77777777" w:rsidR="00247643" w:rsidRDefault="002476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12E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F1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A8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43"/>
    <w:rsid w:val="000666E0"/>
    <w:rsid w:val="0024764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914D8"/>
  <w15:chartTrackingRefBased/>
  <w15:docId w15:val="{5F0CFA1C-644A-4361-9765-8B01D43C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2021-05-28T15:50:00Z</dcterms:created>
  <dcterms:modified xsi:type="dcterms:W3CDTF">2021-05-28T15:50:00Z</dcterms:modified>
</cp:coreProperties>
</file>